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Elektrotechnische 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Elektrotechnische Arbeiten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